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C154F" w14:textId="48FAF640" w:rsidR="001343B4" w:rsidRDefault="00F526B6" w:rsidP="001343B4">
      <w:pPr>
        <w:pStyle w:val="CRCoverPage"/>
        <w:tabs>
          <w:tab w:val="right" w:pos="9639"/>
        </w:tabs>
        <w:spacing w:after="0"/>
        <w:rPr>
          <w:b/>
          <w:i/>
          <w:noProof/>
          <w:sz w:val="28"/>
        </w:rPr>
      </w:pPr>
      <w:r>
        <w:rPr>
          <w:b/>
          <w:noProof/>
          <w:sz w:val="24"/>
        </w:rPr>
        <w:t>3GPP TSG-SA5 Meeting #15</w:t>
      </w:r>
      <w:r w:rsidR="003A717F">
        <w:rPr>
          <w:b/>
          <w:noProof/>
          <w:sz w:val="24"/>
        </w:rPr>
        <w:t>8</w:t>
      </w:r>
      <w:r w:rsidR="001343B4">
        <w:rPr>
          <w:b/>
          <w:i/>
          <w:noProof/>
          <w:sz w:val="28"/>
        </w:rPr>
        <w:tab/>
      </w:r>
      <w:r w:rsidR="00F0418F" w:rsidRPr="00F0418F">
        <w:rPr>
          <w:b/>
          <w:i/>
          <w:noProof/>
          <w:sz w:val="28"/>
        </w:rPr>
        <w:t>S5-246735</w:t>
      </w:r>
    </w:p>
    <w:p w14:paraId="4A22F5A5" w14:textId="7C2EDACA" w:rsidR="003A717F" w:rsidRPr="00DA53A0" w:rsidRDefault="003A717F" w:rsidP="003A717F">
      <w:pPr>
        <w:pStyle w:val="Header"/>
        <w:rPr>
          <w:sz w:val="22"/>
          <w:szCs w:val="22"/>
        </w:rPr>
      </w:pPr>
      <w:r>
        <w:rPr>
          <w:sz w:val="24"/>
        </w:rPr>
        <w:t>Orlando, USA, 18 - 22 November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3A55721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E75E2">
        <w:rPr>
          <w:rFonts w:ascii="Arial" w:hAnsi="Arial"/>
          <w:b/>
          <w:lang w:val="en-US"/>
        </w:rPr>
        <w:t>Ericsson</w:t>
      </w:r>
      <w:r w:rsidR="00E27BDC">
        <w:rPr>
          <w:rFonts w:ascii="Arial" w:hAnsi="Arial"/>
          <w:b/>
          <w:lang w:val="en-US"/>
        </w:rPr>
        <w:t xml:space="preserve">, </w:t>
      </w:r>
      <w:r w:rsidR="00E15E4D">
        <w:rPr>
          <w:rFonts w:ascii="Arial" w:hAnsi="Arial"/>
          <w:b/>
          <w:lang w:val="en-US"/>
        </w:rPr>
        <w:t>Deutsche Telekom</w:t>
      </w:r>
    </w:p>
    <w:p w14:paraId="2C458A19" w14:textId="75ABDE6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20D4F">
        <w:rPr>
          <w:rFonts w:ascii="Arial" w:hAnsi="Arial" w:cs="Arial"/>
          <w:b/>
        </w:rPr>
        <w:t xml:space="preserve">pCR TR 28.867 Clarify evaluation </w:t>
      </w:r>
      <w:r w:rsidR="00EE75E2">
        <w:rPr>
          <w:rFonts w:ascii="Arial" w:hAnsi="Arial" w:cs="Arial"/>
          <w:b/>
        </w:rPr>
        <w:t>5.9.4</w:t>
      </w:r>
    </w:p>
    <w:p w14:paraId="02CFB22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74F27089" w14:textId="7ABFC48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13219">
        <w:rPr>
          <w:rFonts w:ascii="Arial" w:hAnsi="Arial"/>
          <w:b/>
        </w:rPr>
        <w:t>6.19.4</w:t>
      </w:r>
    </w:p>
    <w:p w14:paraId="13D426F8" w14:textId="77777777" w:rsidR="00C022E3" w:rsidRDefault="00C022E3">
      <w:pPr>
        <w:pStyle w:val="Heading1"/>
      </w:pPr>
      <w:r>
        <w:t>1</w:t>
      </w:r>
      <w:r>
        <w:tab/>
        <w:t>Decision/action requested</w:t>
      </w:r>
    </w:p>
    <w:p w14:paraId="4CE7B190"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F93C75D" w14:textId="77777777" w:rsidR="00C022E3" w:rsidRDefault="00C022E3">
      <w:pPr>
        <w:pStyle w:val="Heading1"/>
      </w:pPr>
      <w:r>
        <w:t>2</w:t>
      </w:r>
      <w:r>
        <w:tab/>
        <w:t>References</w:t>
      </w:r>
    </w:p>
    <w:p w14:paraId="6F4C5592" w14:textId="6AD1BF88" w:rsidR="00C022E3" w:rsidRPr="00794841" w:rsidRDefault="00C022E3">
      <w:pPr>
        <w:pStyle w:val="Reference"/>
      </w:pPr>
      <w:r w:rsidRPr="00794841">
        <w:t>[1]</w:t>
      </w:r>
      <w:r w:rsidRPr="00794841">
        <w:tab/>
        <w:t xml:space="preserve">3GPP TS </w:t>
      </w:r>
      <w:r w:rsidR="005F1F4D" w:rsidRPr="00794841">
        <w:t>28</w:t>
      </w:r>
      <w:r w:rsidRPr="00794841">
        <w:t>.</w:t>
      </w:r>
      <w:r w:rsidR="005F1F4D" w:rsidRPr="00794841">
        <w:t>867</w:t>
      </w:r>
      <w:r w:rsidRPr="00794841">
        <w:t xml:space="preserve">  </w:t>
      </w:r>
      <w:r w:rsidR="00141490" w:rsidRPr="000859B6">
        <w:t>Study on closed control loop management</w:t>
      </w:r>
    </w:p>
    <w:p w14:paraId="643344EE" w14:textId="413F33E4" w:rsidR="00C022E3" w:rsidRDefault="00C022E3" w:rsidP="00794841">
      <w:pPr>
        <w:pStyle w:val="Reference"/>
      </w:pPr>
      <w:r w:rsidRPr="00794841">
        <w:t>[2]</w:t>
      </w:r>
      <w:r w:rsidR="002922F1">
        <w:tab/>
        <w:t>3GPP TS 28.535</w:t>
      </w:r>
      <w:r w:rsidR="002922F1">
        <w:tab/>
      </w:r>
      <w:r w:rsidR="000859B6" w:rsidRPr="000859B6">
        <w:t>Management and orchestration; Management services for communication service assurance; Requirements</w:t>
      </w:r>
    </w:p>
    <w:p w14:paraId="2B08F000" w14:textId="3666A984" w:rsidR="002922F1" w:rsidRPr="000859B6" w:rsidRDefault="002922F1" w:rsidP="00794841">
      <w:pPr>
        <w:pStyle w:val="Reference"/>
      </w:pPr>
      <w:r>
        <w:t>[3]</w:t>
      </w:r>
      <w:r>
        <w:tab/>
        <w:t>3GPP TS 28.536</w:t>
      </w:r>
      <w:r w:rsidR="00AD1C54">
        <w:t xml:space="preserve"> </w:t>
      </w:r>
      <w:r w:rsidR="00AD1C54" w:rsidRPr="000859B6">
        <w:t>Management and orchestration; Management services for communication service assurance; Stage 2 and stage 3</w:t>
      </w:r>
    </w:p>
    <w:p w14:paraId="1DE85D9E" w14:textId="77777777" w:rsidR="00C022E3" w:rsidRDefault="00C022E3">
      <w:pPr>
        <w:pStyle w:val="Heading1"/>
      </w:pPr>
      <w:r>
        <w:t>3</w:t>
      </w:r>
      <w:r>
        <w:tab/>
        <w:t>Rationale</w:t>
      </w:r>
    </w:p>
    <w:p w14:paraId="71039ADD" w14:textId="198CDED0" w:rsidR="00EB1211" w:rsidRDefault="00066CF7" w:rsidP="00476359">
      <w:pPr>
        <w:rPr>
          <w:iCs/>
        </w:rPr>
      </w:pPr>
      <w:r>
        <w:rPr>
          <w:iCs/>
        </w:rPr>
        <w:t xml:space="preserve">In the </w:t>
      </w:r>
      <w:r w:rsidR="009905BB">
        <w:rPr>
          <w:iCs/>
        </w:rPr>
        <w:t xml:space="preserve">use case description for </w:t>
      </w:r>
      <w:r w:rsidR="00476359">
        <w:rPr>
          <w:iCs/>
        </w:rPr>
        <w:t>Consumers feedback on CCL Actions</w:t>
      </w:r>
      <w:r w:rsidR="000859B6">
        <w:rPr>
          <w:iCs/>
        </w:rPr>
        <w:t xml:space="preserve"> (</w:t>
      </w:r>
      <w:r w:rsidR="00AA5F47">
        <w:rPr>
          <w:iCs/>
        </w:rPr>
        <w:t xml:space="preserve">section 5.9 [1]) </w:t>
      </w:r>
      <w:r w:rsidR="00322DEA">
        <w:rPr>
          <w:iCs/>
        </w:rPr>
        <w:t xml:space="preserve">, the producer provides the consumer with a list of actions </w:t>
      </w:r>
      <w:r w:rsidR="00EA201D">
        <w:rPr>
          <w:iCs/>
        </w:rPr>
        <w:t xml:space="preserve">to which the consumer </w:t>
      </w:r>
      <w:r w:rsidR="00C17474">
        <w:rPr>
          <w:iCs/>
        </w:rPr>
        <w:t xml:space="preserve">may give a rating to the result </w:t>
      </w:r>
      <w:r w:rsidR="00EE2D1A">
        <w:rPr>
          <w:iCs/>
        </w:rPr>
        <w:t>of the execution of the action.</w:t>
      </w:r>
      <w:r w:rsidR="00682A77">
        <w:rPr>
          <w:iCs/>
        </w:rPr>
        <w:t xml:space="preserve"> The producer receives the rating and may decide to </w:t>
      </w:r>
      <w:r w:rsidR="002C4DB7">
        <w:rPr>
          <w:iCs/>
        </w:rPr>
        <w:t>change the closed loop operation in order to improve the rating.</w:t>
      </w:r>
      <w:r w:rsidR="001E50A6">
        <w:rPr>
          <w:iCs/>
        </w:rPr>
        <w:t xml:space="preserve"> </w:t>
      </w:r>
    </w:p>
    <w:p w14:paraId="745807C7" w14:textId="5CC82CB2" w:rsidR="00294BFB" w:rsidRDefault="002413B8" w:rsidP="00294BFB">
      <w:pPr>
        <w:rPr>
          <w:color w:val="000000"/>
        </w:rPr>
      </w:pPr>
      <w:r>
        <w:rPr>
          <w:iCs/>
        </w:rPr>
        <w:t>The</w:t>
      </w:r>
      <w:r w:rsidR="007506D9">
        <w:rPr>
          <w:iCs/>
        </w:rPr>
        <w:t xml:space="preserve"> study concluded with </w:t>
      </w:r>
      <w:r w:rsidR="00294BFB">
        <w:rPr>
          <w:iCs/>
        </w:rPr>
        <w:t>“</w:t>
      </w:r>
      <w:r w:rsidR="00294BFB">
        <w:rPr>
          <w:color w:val="000000"/>
        </w:rPr>
        <w:t>Only one potential solution is proposed. The proposed solution satisfies all the requirements and is considered feasible.”</w:t>
      </w:r>
    </w:p>
    <w:p w14:paraId="5C491781" w14:textId="195ED057" w:rsidR="002413B8" w:rsidRPr="00845596" w:rsidRDefault="00C07C39" w:rsidP="00476359">
      <w:pPr>
        <w:rPr>
          <w:iCs/>
        </w:rPr>
      </w:pPr>
      <w:r>
        <w:rPr>
          <w:iCs/>
        </w:rPr>
        <w:t xml:space="preserve">What is not </w:t>
      </w:r>
      <w:r w:rsidR="00E803BE">
        <w:rPr>
          <w:iCs/>
        </w:rPr>
        <w:t>discussed</w:t>
      </w:r>
      <w:r>
        <w:rPr>
          <w:iCs/>
        </w:rPr>
        <w:t xml:space="preserve"> </w:t>
      </w:r>
      <w:r w:rsidR="005B0840">
        <w:rPr>
          <w:iCs/>
        </w:rPr>
        <w:t xml:space="preserve">in the evaluation </w:t>
      </w:r>
      <w:r>
        <w:rPr>
          <w:iCs/>
        </w:rPr>
        <w:t xml:space="preserve">is the fact that </w:t>
      </w:r>
      <w:r w:rsidR="000464EE">
        <w:rPr>
          <w:iCs/>
        </w:rPr>
        <w:t xml:space="preserve">proposed solution does not meet automation requirements and </w:t>
      </w:r>
      <w:r w:rsidR="00423DBE">
        <w:rPr>
          <w:iCs/>
        </w:rPr>
        <w:t xml:space="preserve">technical competence </w:t>
      </w:r>
      <w:r w:rsidR="00215D34">
        <w:rPr>
          <w:iCs/>
        </w:rPr>
        <w:t>requirement</w:t>
      </w:r>
      <w:r w:rsidR="00166CD7">
        <w:rPr>
          <w:iCs/>
        </w:rPr>
        <w:t>s</w:t>
      </w:r>
      <w:r w:rsidR="00215D34">
        <w:rPr>
          <w:iCs/>
        </w:rPr>
        <w:t xml:space="preserve"> during network operations. </w:t>
      </w:r>
    </w:p>
    <w:p w14:paraId="72C2919C" w14:textId="2FA4989A" w:rsidR="003B3556" w:rsidRDefault="00120BCA" w:rsidP="00120BCA">
      <w:pPr>
        <w:pStyle w:val="ListParagraph"/>
        <w:numPr>
          <w:ilvl w:val="0"/>
          <w:numId w:val="26"/>
        </w:numPr>
        <w:rPr>
          <w:iCs/>
        </w:rPr>
      </w:pPr>
      <w:r>
        <w:rPr>
          <w:iCs/>
        </w:rPr>
        <w:t xml:space="preserve">A closed loop that is in operations </w:t>
      </w:r>
      <w:r w:rsidR="00DB6A45">
        <w:rPr>
          <w:iCs/>
        </w:rPr>
        <w:t>has autonomy to decide how to handle degradation within the scope of the configuration</w:t>
      </w:r>
      <w:r w:rsidR="007945D5">
        <w:rPr>
          <w:iCs/>
        </w:rPr>
        <w:t xml:space="preserve"> the closed loop has been set-up for.</w:t>
      </w:r>
      <w:r w:rsidR="001A125B">
        <w:rPr>
          <w:iCs/>
        </w:rPr>
        <w:t xml:space="preserve"> Any mechanism that reduces the autonomy of a closed control loop </w:t>
      </w:r>
      <w:r w:rsidR="00E81473">
        <w:rPr>
          <w:iCs/>
        </w:rPr>
        <w:t>is not meeting the operator goal for automated operations.</w:t>
      </w:r>
    </w:p>
    <w:p w14:paraId="05E3FC80" w14:textId="77777777" w:rsidR="00247756" w:rsidRDefault="007266C6" w:rsidP="00120BCA">
      <w:pPr>
        <w:pStyle w:val="ListParagraph"/>
        <w:numPr>
          <w:ilvl w:val="0"/>
          <w:numId w:val="26"/>
        </w:numPr>
        <w:rPr>
          <w:iCs/>
        </w:rPr>
      </w:pPr>
      <w:r>
        <w:rPr>
          <w:iCs/>
        </w:rPr>
        <w:t xml:space="preserve">A closed loop in operation does not require </w:t>
      </w:r>
      <w:r w:rsidR="00EA6A70">
        <w:rPr>
          <w:iCs/>
        </w:rPr>
        <w:t>detailed knowledge from network operations point of view</w:t>
      </w:r>
      <w:r w:rsidR="009C41FD">
        <w:rPr>
          <w:iCs/>
        </w:rPr>
        <w:t xml:space="preserve">, the reporting </w:t>
      </w:r>
      <w:r w:rsidR="00C12CF3">
        <w:rPr>
          <w:iCs/>
        </w:rPr>
        <w:t xml:space="preserve">of fulfilment and potentially other information </w:t>
      </w:r>
      <w:r w:rsidR="00072BC6">
        <w:rPr>
          <w:iCs/>
        </w:rPr>
        <w:t xml:space="preserve">is sufficient. </w:t>
      </w:r>
    </w:p>
    <w:p w14:paraId="1D6F8902" w14:textId="27FDD6B5" w:rsidR="00E81473" w:rsidRPr="00120BCA" w:rsidRDefault="00247756" w:rsidP="00120BCA">
      <w:pPr>
        <w:pStyle w:val="ListParagraph"/>
        <w:numPr>
          <w:ilvl w:val="0"/>
          <w:numId w:val="26"/>
        </w:numPr>
        <w:rPr>
          <w:iCs/>
        </w:rPr>
      </w:pPr>
      <w:r>
        <w:rPr>
          <w:iCs/>
        </w:rPr>
        <w:t>P</w:t>
      </w:r>
      <w:r w:rsidR="005E7DA1">
        <w:rPr>
          <w:iCs/>
        </w:rPr>
        <w:t xml:space="preserve">roviding </w:t>
      </w:r>
      <w:r w:rsidR="00676684">
        <w:rPr>
          <w:iCs/>
        </w:rPr>
        <w:t>ways of manipu</w:t>
      </w:r>
      <w:r w:rsidR="00C7274C">
        <w:rPr>
          <w:iCs/>
        </w:rPr>
        <w:t>l</w:t>
      </w:r>
      <w:r w:rsidR="00676684">
        <w:rPr>
          <w:iCs/>
        </w:rPr>
        <w:t xml:space="preserve">ating </w:t>
      </w:r>
      <w:r w:rsidR="00C7274C">
        <w:rPr>
          <w:iCs/>
        </w:rPr>
        <w:t xml:space="preserve">loop internal operation requires network operations to have </w:t>
      </w:r>
      <w:r w:rsidR="006B7C42">
        <w:rPr>
          <w:iCs/>
        </w:rPr>
        <w:t xml:space="preserve">detailed </w:t>
      </w:r>
      <w:r w:rsidR="007C5408">
        <w:rPr>
          <w:iCs/>
        </w:rPr>
        <w:t xml:space="preserve">technical knowledge </w:t>
      </w:r>
      <w:r w:rsidR="006B7C42">
        <w:rPr>
          <w:iCs/>
        </w:rPr>
        <w:t xml:space="preserve">to handle the manipulation </w:t>
      </w:r>
      <w:r w:rsidR="007C5DC7">
        <w:rPr>
          <w:iCs/>
        </w:rPr>
        <w:t xml:space="preserve">according to the producer (vendor) specifications. </w:t>
      </w:r>
    </w:p>
    <w:p w14:paraId="588DC63C" w14:textId="58169A41" w:rsidR="00CD2534" w:rsidRDefault="002C4DB7">
      <w:pPr>
        <w:rPr>
          <w:iCs/>
        </w:rPr>
      </w:pPr>
      <w:r w:rsidRPr="002C4DB7">
        <w:rPr>
          <w:iCs/>
        </w:rPr>
        <w:t>The study concluded with “</w:t>
      </w:r>
      <w:r w:rsidRPr="002C4DB7">
        <w:rPr>
          <w:color w:val="000000"/>
        </w:rPr>
        <w:t>Only one potential solution is proposed. The proposed solution satisfies all the requirements and is considered feasible.”</w:t>
      </w:r>
      <w:r w:rsidR="00CD2534">
        <w:rPr>
          <w:color w:val="000000"/>
        </w:rPr>
        <w:t xml:space="preserve"> </w:t>
      </w:r>
      <w:r w:rsidR="007D005C">
        <w:rPr>
          <w:iCs/>
        </w:rPr>
        <w:t>However</w:t>
      </w:r>
      <w:r w:rsidR="00194C13">
        <w:rPr>
          <w:iCs/>
        </w:rPr>
        <w:t>,</w:t>
      </w:r>
      <w:r w:rsidR="007D005C">
        <w:rPr>
          <w:iCs/>
        </w:rPr>
        <w:t xml:space="preserve"> </w:t>
      </w:r>
      <w:r w:rsidR="00BA2340">
        <w:rPr>
          <w:iCs/>
        </w:rPr>
        <w:t xml:space="preserve">the proposed solution does not satisfy the definition of a closed control loop </w:t>
      </w:r>
      <w:r w:rsidR="00194C13">
        <w:rPr>
          <w:iCs/>
        </w:rPr>
        <w:t>as d</w:t>
      </w:r>
      <w:r w:rsidR="009F6386">
        <w:rPr>
          <w:iCs/>
        </w:rPr>
        <w:t>oc</w:t>
      </w:r>
      <w:r w:rsidR="00CD2534">
        <w:rPr>
          <w:iCs/>
        </w:rPr>
        <w:t>umented in TS 28.535 clause 4.2.</w:t>
      </w:r>
      <w:r w:rsidR="00FA3A90">
        <w:rPr>
          <w:iCs/>
        </w:rPr>
        <w:t>4</w:t>
      </w:r>
      <w:r w:rsidR="00CD2534">
        <w:rPr>
          <w:iCs/>
        </w:rPr>
        <w:t xml:space="preserve"> which is as follows: </w:t>
      </w:r>
    </w:p>
    <w:p w14:paraId="6DB93C0E" w14:textId="149638BC" w:rsidR="00066CF7" w:rsidRDefault="00CD2534">
      <w:pPr>
        <w:rPr>
          <w:iCs/>
        </w:rPr>
      </w:pPr>
      <w:r>
        <w:rPr>
          <w:shd w:val="clear" w:color="auto" w:fill="FFFFFF"/>
        </w:rPr>
        <w:t>“In a closed control loop, there is no direct involvement of a human operator or other management entity in the control loop, the control loop is fully automated.</w:t>
      </w:r>
      <w:r>
        <w:rPr>
          <w:iCs/>
        </w:rPr>
        <w:t>”</w:t>
      </w:r>
    </w:p>
    <w:p w14:paraId="14FC3DE2" w14:textId="6EF19F42" w:rsidR="00A216EB" w:rsidRDefault="00A216EB">
      <w:pPr>
        <w:rPr>
          <w:iCs/>
        </w:rPr>
      </w:pPr>
      <w:r>
        <w:rPr>
          <w:iCs/>
        </w:rPr>
        <w:t xml:space="preserve">As described this definition is not met, however </w:t>
      </w:r>
      <w:r w:rsidR="00606EBB">
        <w:rPr>
          <w:iCs/>
        </w:rPr>
        <w:t xml:space="preserve">when changing to </w:t>
      </w:r>
      <w:r w:rsidR="00CE6B20">
        <w:rPr>
          <w:iCs/>
        </w:rPr>
        <w:t>open control loop</w:t>
      </w:r>
      <w:r w:rsidR="0094158C">
        <w:rPr>
          <w:iCs/>
        </w:rPr>
        <w:t xml:space="preserve"> as described in TS 28.535 clause 4.2.3 the </w:t>
      </w:r>
      <w:r w:rsidR="0081305D">
        <w:rPr>
          <w:iCs/>
        </w:rPr>
        <w:t xml:space="preserve">definition is met. </w:t>
      </w:r>
    </w:p>
    <w:p w14:paraId="1A6B326D" w14:textId="620B51C5" w:rsidR="00FA3A90" w:rsidRPr="00066CF7" w:rsidRDefault="0081305D">
      <w:pPr>
        <w:rPr>
          <w:iCs/>
        </w:rPr>
      </w:pPr>
      <w:r>
        <w:rPr>
          <w:iCs/>
        </w:rPr>
        <w:t>Therefore</w:t>
      </w:r>
      <w:r w:rsidR="00A60925">
        <w:rPr>
          <w:iCs/>
        </w:rPr>
        <w:t>,</w:t>
      </w:r>
      <w:r>
        <w:rPr>
          <w:iCs/>
        </w:rPr>
        <w:t xml:space="preserve"> it is proposed to change CCL </w:t>
      </w:r>
      <w:r w:rsidR="00433325">
        <w:rPr>
          <w:iCs/>
        </w:rPr>
        <w:t>to OCL.</w:t>
      </w:r>
      <w:r w:rsidR="00C0628E">
        <w:rPr>
          <w:iCs/>
        </w:rPr>
        <w:t xml:space="preserve"> </w:t>
      </w:r>
    </w:p>
    <w:p w14:paraId="459D8228" w14:textId="77777777" w:rsidR="00C022E3" w:rsidRDefault="00C022E3">
      <w:pPr>
        <w:pStyle w:val="Heading1"/>
      </w:pPr>
      <w:r>
        <w:t>4</w:t>
      </w:r>
      <w:r>
        <w:tab/>
        <w:t>Detailed proposal</w:t>
      </w:r>
    </w:p>
    <w:p w14:paraId="0375173B" w14:textId="692FAD7C" w:rsidR="00A46143" w:rsidRPr="00A46143" w:rsidRDefault="00A46143" w:rsidP="00A46143">
      <w:pPr>
        <w:pBdr>
          <w:top w:val="single" w:sz="4" w:space="1" w:color="auto"/>
          <w:left w:val="single" w:sz="4" w:space="4" w:color="auto"/>
          <w:bottom w:val="single" w:sz="4" w:space="1" w:color="auto"/>
          <w:right w:val="single" w:sz="4" w:space="4" w:color="auto"/>
        </w:pBdr>
        <w:shd w:val="clear" w:color="auto" w:fill="FFFF99"/>
        <w:spacing w:before="240" w:after="240"/>
        <w:jc w:val="center"/>
        <w:rPr>
          <w:b/>
          <w:bCs/>
          <w:sz w:val="32"/>
          <w:szCs w:val="32"/>
          <w:lang w:eastAsia="zh-CN"/>
        </w:rPr>
      </w:pPr>
      <w:r w:rsidRPr="00A46143">
        <w:rPr>
          <w:b/>
          <w:bCs/>
          <w:sz w:val="32"/>
          <w:szCs w:val="32"/>
          <w:lang w:eastAsia="zh-CN"/>
        </w:rPr>
        <w:t>First change</w:t>
      </w:r>
    </w:p>
    <w:p w14:paraId="6D23DDA1" w14:textId="77777777" w:rsidR="00A46143" w:rsidRDefault="00A46143">
      <w:pPr>
        <w:rPr>
          <w:i/>
        </w:rPr>
      </w:pPr>
    </w:p>
    <w:p w14:paraId="659F8604" w14:textId="56C80878" w:rsidR="00107E7C" w:rsidRPr="0031242A" w:rsidRDefault="00107E7C" w:rsidP="00107E7C">
      <w:pPr>
        <w:pStyle w:val="Heading2"/>
      </w:pPr>
      <w:bookmarkStart w:id="0" w:name="_Toc168485211"/>
      <w:bookmarkStart w:id="1" w:name="_Toc168485651"/>
      <w:bookmarkStart w:id="2" w:name="_Toc168485727"/>
      <w:bookmarkStart w:id="3" w:name="_Toc168485933"/>
      <w:bookmarkStart w:id="4" w:name="_Toc177119025"/>
      <w:bookmarkStart w:id="5" w:name="_Toc177138606"/>
      <w:bookmarkStart w:id="6" w:name="_Toc180163433"/>
      <w:bookmarkStart w:id="7" w:name="_Toc180163895"/>
      <w:bookmarkStart w:id="8" w:name="_Toc180164130"/>
      <w:bookmarkStart w:id="9" w:name="_Toc180766934"/>
      <w:r w:rsidRPr="0031242A">
        <w:t>5.9</w:t>
      </w:r>
      <w:r w:rsidRPr="0031242A">
        <w:tab/>
        <w:t xml:space="preserve">Consumers feedback on </w:t>
      </w:r>
      <w:del w:id="10" w:author="ericsson user 1" w:date="2024-11-07T11:34:00Z">
        <w:r w:rsidRPr="0031242A" w:rsidDel="00A60925">
          <w:delText xml:space="preserve">CCL </w:delText>
        </w:r>
      </w:del>
      <w:ins w:id="11" w:author="ericsson user 1" w:date="2024-11-07T11:34:00Z">
        <w:r w:rsidR="00A60925">
          <w:t>O</w:t>
        </w:r>
        <w:r w:rsidR="00A60925" w:rsidRPr="0031242A">
          <w:t xml:space="preserve">CL </w:t>
        </w:r>
      </w:ins>
      <w:r w:rsidRPr="0031242A">
        <w:t>actions</w:t>
      </w:r>
      <w:bookmarkEnd w:id="0"/>
      <w:bookmarkEnd w:id="1"/>
      <w:bookmarkEnd w:id="2"/>
      <w:bookmarkEnd w:id="3"/>
      <w:bookmarkEnd w:id="4"/>
      <w:bookmarkEnd w:id="5"/>
      <w:bookmarkEnd w:id="6"/>
      <w:bookmarkEnd w:id="7"/>
      <w:bookmarkEnd w:id="8"/>
      <w:bookmarkEnd w:id="9"/>
    </w:p>
    <w:p w14:paraId="33E5452F" w14:textId="77777777" w:rsidR="00107E7C" w:rsidRPr="0031242A" w:rsidRDefault="00107E7C" w:rsidP="00107E7C">
      <w:pPr>
        <w:pStyle w:val="Heading3"/>
      </w:pPr>
      <w:bookmarkStart w:id="12" w:name="_Toc168485212"/>
      <w:bookmarkStart w:id="13" w:name="_Toc168485652"/>
      <w:bookmarkStart w:id="14" w:name="_Toc168485728"/>
      <w:bookmarkStart w:id="15" w:name="_Toc168485934"/>
      <w:bookmarkStart w:id="16" w:name="_Toc177119026"/>
      <w:bookmarkStart w:id="17" w:name="_Toc177138607"/>
      <w:bookmarkStart w:id="18" w:name="_Toc180163434"/>
      <w:bookmarkStart w:id="19" w:name="_Toc180163896"/>
      <w:bookmarkStart w:id="20" w:name="_Toc180164131"/>
      <w:bookmarkStart w:id="21" w:name="_Toc180766935"/>
      <w:r w:rsidRPr="0031242A">
        <w:t>5.9.1</w:t>
      </w:r>
      <w:r w:rsidRPr="0031242A">
        <w:tab/>
        <w:t>Description</w:t>
      </w:r>
      <w:bookmarkEnd w:id="12"/>
      <w:bookmarkEnd w:id="13"/>
      <w:bookmarkEnd w:id="14"/>
      <w:bookmarkEnd w:id="15"/>
      <w:bookmarkEnd w:id="16"/>
      <w:bookmarkEnd w:id="17"/>
      <w:bookmarkEnd w:id="18"/>
      <w:bookmarkEnd w:id="19"/>
      <w:bookmarkEnd w:id="20"/>
      <w:bookmarkEnd w:id="21"/>
    </w:p>
    <w:p w14:paraId="7D9BEDF8" w14:textId="035C7B05" w:rsidR="00107E7C" w:rsidRPr="0031242A" w:rsidRDefault="00107E7C" w:rsidP="00107E7C">
      <w:r w:rsidRPr="0031242A">
        <w:t xml:space="preserve">In fully automated control loops, the CCL re-configures a particular NF to meet its stated goals without the involvement of any other entity. The actions executed by </w:t>
      </w:r>
      <w:ins w:id="22" w:author="ericsson user 1" w:date="2024-11-07T11:38:00Z">
        <w:r w:rsidR="00A60925">
          <w:t>a control loop</w:t>
        </w:r>
      </w:ins>
      <w:del w:id="23" w:author="ericsson user 1" w:date="2024-11-07T11:38:00Z">
        <w:r w:rsidRPr="0031242A" w:rsidDel="00A60925">
          <w:delText xml:space="preserve">the </w:delText>
        </w:r>
      </w:del>
      <w:del w:id="24" w:author="ericsson user 1" w:date="2024-11-07T11:34:00Z">
        <w:r w:rsidRPr="0031242A" w:rsidDel="00A60925">
          <w:delText xml:space="preserve">CCL </w:delText>
        </w:r>
      </w:del>
      <w:ins w:id="25" w:author="ericsson user 1" w:date="2024-11-07T11:34:00Z">
        <w:r w:rsidR="00A60925" w:rsidRPr="0031242A">
          <w:t xml:space="preserve"> </w:t>
        </w:r>
      </w:ins>
      <w:r w:rsidRPr="0031242A">
        <w:t>have different levels of satisfaction for the different consumers. Without a reliable means to gauge consumer Execution Satisfaction, the CCL lacks the feedback to fine</w:t>
      </w:r>
      <w:r w:rsidRPr="0031242A">
        <w:noBreakHyphen/>
        <w:t xml:space="preserve">tune and optimize functionality, and so is unable to improve the overall performance. To be able to provide gauge the satisfaction, the consumer should be able to receive information about the provisioning operations executed by the </w:t>
      </w:r>
      <w:del w:id="26" w:author="ericsson user 1" w:date="2024-11-07T11:39:00Z">
        <w:r w:rsidRPr="0031242A" w:rsidDel="00A60925">
          <w:delText>CCL</w:delText>
        </w:r>
      </w:del>
      <w:ins w:id="27" w:author="ericsson user 1" w:date="2024-11-07T11:39:00Z">
        <w:r w:rsidR="00A60925">
          <w:t>control loop</w:t>
        </w:r>
      </w:ins>
      <w:r w:rsidRPr="0031242A">
        <w:t>. This information includes operation performed, MOIs updated, etc.</w:t>
      </w:r>
    </w:p>
    <w:p w14:paraId="62053163" w14:textId="3107A27B" w:rsidR="00107E7C" w:rsidRPr="0031242A" w:rsidRDefault="00107E7C" w:rsidP="00107E7C">
      <w:r w:rsidRPr="0031242A">
        <w:t xml:space="preserve">Based on some local policies, the consumer may prefer that a particular NF is not updated as part of the Execution step of CCL. The consumer should be enabled to revoke the changes made to a NF. Consumer may also update the CCL to ensure that a particular NF is never updated in future. The existing attribute </w:t>
      </w:r>
      <w:proofErr w:type="spellStart"/>
      <w:r w:rsidRPr="0031242A">
        <w:rPr>
          <w:rFonts w:ascii="Courier New" w:hAnsi="Courier New" w:cs="Courier New"/>
        </w:rPr>
        <w:t>aCCLDisallowedList</w:t>
      </w:r>
      <w:proofErr w:type="spellEnd"/>
      <w:r w:rsidRPr="0031242A">
        <w:t xml:space="preserve"> can be used, as appropriate.</w:t>
      </w:r>
    </w:p>
    <w:p w14:paraId="7C448B30" w14:textId="3BBDDC83" w:rsidR="00107E7C" w:rsidRPr="0031242A" w:rsidRDefault="00107E7C" w:rsidP="00107E7C">
      <w:r w:rsidRPr="0031242A">
        <w:t xml:space="preserve">Alternatively, the consumer may want to provide feedback enabling the </w:t>
      </w:r>
      <w:del w:id="28" w:author="ericsson user 1" w:date="2024-11-07T11:35:00Z">
        <w:r w:rsidRPr="0031242A" w:rsidDel="00A60925">
          <w:delText>CCL</w:delText>
        </w:r>
      </w:del>
      <w:ins w:id="29" w:author="ericsson user 1" w:date="2024-11-07T11:41:00Z">
        <w:r w:rsidR="00A60925">
          <w:t>control loop</w:t>
        </w:r>
      </w:ins>
      <w:r w:rsidRPr="0031242A">
        <w:t xml:space="preserve"> to apply an alternative approach to achieve the objectives</w:t>
      </w:r>
      <w:ins w:id="30" w:author="ericsson user 1" w:date="2024-11-07T11:41:00Z">
        <w:r w:rsidR="00A60925">
          <w:t xml:space="preserve">, i.e., </w:t>
        </w:r>
      </w:ins>
      <w:ins w:id="31" w:author="ericsson user 1" w:date="2024-11-07T11:42:00Z">
        <w:r w:rsidR="00A60925">
          <w:t>creating an Open Control Loop (OCL)</w:t>
        </w:r>
      </w:ins>
      <w:r w:rsidRPr="0031242A">
        <w:t xml:space="preserve">. The consumer should be able to provide its feedback on the execution indicating how satisfied the consumer is with the </w:t>
      </w:r>
      <w:del w:id="32" w:author="ericsson user 1" w:date="2024-11-07T11:42:00Z">
        <w:r w:rsidRPr="0031242A" w:rsidDel="00A60925">
          <w:delText xml:space="preserve">CCL </w:delText>
        </w:r>
      </w:del>
      <w:ins w:id="33" w:author="ericsson user 1" w:date="2024-11-07T11:42:00Z">
        <w:r w:rsidR="00A60925">
          <w:t>O</w:t>
        </w:r>
        <w:r w:rsidR="00A60925" w:rsidRPr="0031242A">
          <w:t xml:space="preserve">CL </w:t>
        </w:r>
      </w:ins>
      <w:r w:rsidRPr="0031242A">
        <w:t>actions.</w:t>
      </w:r>
    </w:p>
    <w:p w14:paraId="6C9CA3AD" w14:textId="77777777" w:rsidR="00107E7C" w:rsidRPr="0031242A" w:rsidRDefault="00107E7C" w:rsidP="00107E7C">
      <w:pPr>
        <w:pStyle w:val="EX"/>
      </w:pPr>
      <w:r w:rsidRPr="0031242A">
        <w:t>EXAMPLE:</w:t>
      </w:r>
      <w:r w:rsidRPr="0031242A">
        <w:tab/>
        <w:t>The consumer feedback may grade the usefulness of the executed action on a fixed scale say from 0 (indicating a terrible and never to be re-used action) to 10 (indicating a very good action for the interests of the consumer).</w:t>
      </w:r>
    </w:p>
    <w:p w14:paraId="50400BC6" w14:textId="77777777" w:rsidR="00107E7C" w:rsidRPr="0031242A" w:rsidRDefault="00107E7C" w:rsidP="00107E7C">
      <w:pPr>
        <w:pStyle w:val="NO"/>
        <w:rPr>
          <w:lang w:eastAsia="ja-JP"/>
        </w:rPr>
      </w:pPr>
      <w:r w:rsidRPr="0031242A">
        <w:t>NOTE:</w:t>
      </w:r>
      <w:r w:rsidRPr="0031242A">
        <w:tab/>
        <w:t>The actions that need to be provided to the consumer are decided by the producer.</w:t>
      </w:r>
    </w:p>
    <w:p w14:paraId="4410825F" w14:textId="77777777" w:rsidR="00107E7C" w:rsidRPr="0031242A" w:rsidRDefault="00107E7C" w:rsidP="00107E7C">
      <w:pPr>
        <w:pStyle w:val="Heading3"/>
      </w:pPr>
      <w:bookmarkStart w:id="34" w:name="_Toc168485213"/>
      <w:bookmarkStart w:id="35" w:name="_Toc168485653"/>
      <w:bookmarkStart w:id="36" w:name="_Toc168485729"/>
      <w:bookmarkStart w:id="37" w:name="_Toc168485935"/>
      <w:bookmarkStart w:id="38" w:name="_Toc177119027"/>
      <w:bookmarkStart w:id="39" w:name="_Toc177138608"/>
      <w:bookmarkStart w:id="40" w:name="_Toc180163435"/>
      <w:bookmarkStart w:id="41" w:name="_Toc180163897"/>
      <w:bookmarkStart w:id="42" w:name="_Toc180164132"/>
      <w:bookmarkStart w:id="43" w:name="_Toc180766936"/>
      <w:r w:rsidRPr="0031242A">
        <w:t>5.9.2</w:t>
      </w:r>
      <w:r w:rsidRPr="0031242A">
        <w:tab/>
        <w:t>Potential Requirements</w:t>
      </w:r>
      <w:bookmarkEnd w:id="34"/>
      <w:bookmarkEnd w:id="35"/>
      <w:bookmarkEnd w:id="36"/>
      <w:bookmarkEnd w:id="37"/>
      <w:bookmarkEnd w:id="38"/>
      <w:bookmarkEnd w:id="39"/>
      <w:bookmarkEnd w:id="40"/>
      <w:bookmarkEnd w:id="41"/>
      <w:bookmarkEnd w:id="42"/>
      <w:bookmarkEnd w:id="43"/>
    </w:p>
    <w:p w14:paraId="48664F60" w14:textId="7F42C175" w:rsidR="00107E7C" w:rsidRPr="0031242A" w:rsidRDefault="00107E7C" w:rsidP="00107E7C">
      <w:r w:rsidRPr="0031242A">
        <w:rPr>
          <w:b/>
          <w:bCs/>
        </w:rPr>
        <w:t>REQ-FED-FUN-01:</w:t>
      </w:r>
      <w:r w:rsidRPr="0031242A">
        <w:t xml:space="preserve"> The 3GPP management system should enable consumer to provide its feedback on the action(s) taken by </w:t>
      </w:r>
      <w:del w:id="44" w:author="ericsson user 1" w:date="2024-11-07T11:35:00Z">
        <w:r w:rsidRPr="0031242A" w:rsidDel="00A60925">
          <w:delText>CCL</w:delText>
        </w:r>
      </w:del>
      <w:ins w:id="45" w:author="ericsson user 1" w:date="2024-11-07T11:35:00Z">
        <w:r w:rsidR="00A60925">
          <w:t>OCL</w:t>
        </w:r>
      </w:ins>
      <w:r w:rsidRPr="0031242A">
        <w:t>.</w:t>
      </w:r>
    </w:p>
    <w:p w14:paraId="1800000D" w14:textId="2E64E1DE" w:rsidR="00107E7C" w:rsidRPr="0031242A" w:rsidRDefault="00107E7C" w:rsidP="00107E7C">
      <w:r w:rsidRPr="0031242A">
        <w:rPr>
          <w:b/>
          <w:bCs/>
        </w:rPr>
        <w:t>REQ-FED-FUN-02:</w:t>
      </w:r>
      <w:r w:rsidRPr="0031242A">
        <w:t xml:space="preserve"> The 3GPP management system should enable consumer to request for revocation of the action(s) taken by the </w:t>
      </w:r>
      <w:del w:id="46" w:author="ericsson user 1" w:date="2024-11-07T11:35:00Z">
        <w:r w:rsidRPr="0031242A" w:rsidDel="00A60925">
          <w:delText>CCL</w:delText>
        </w:r>
      </w:del>
      <w:ins w:id="47" w:author="ericsson user 1" w:date="2024-11-07T11:35:00Z">
        <w:r w:rsidR="00A60925">
          <w:t>OCL</w:t>
        </w:r>
      </w:ins>
      <w:r w:rsidRPr="0031242A">
        <w:t>.</w:t>
      </w:r>
    </w:p>
    <w:p w14:paraId="530EB4F5" w14:textId="546185E3" w:rsidR="00107E7C" w:rsidRDefault="00107E7C" w:rsidP="00107E7C">
      <w:r w:rsidRPr="0031242A">
        <w:rPr>
          <w:b/>
          <w:bCs/>
        </w:rPr>
        <w:t>REQ-FED-FUN-03:</w:t>
      </w:r>
      <w:r w:rsidRPr="0031242A">
        <w:t xml:space="preserve"> The 3GPP management system should have a capability enabling consumer to receive information (e.g. operation performed, MOIs updated) about the action(s) taken by the </w:t>
      </w:r>
      <w:del w:id="48" w:author="ericsson user 1" w:date="2024-11-07T11:35:00Z">
        <w:r w:rsidRPr="0031242A" w:rsidDel="00A60925">
          <w:delText>CCL</w:delText>
        </w:r>
      </w:del>
      <w:ins w:id="49" w:author="ericsson user 1" w:date="2024-11-07T11:35:00Z">
        <w:r w:rsidR="00A60925">
          <w:t>OCL</w:t>
        </w:r>
      </w:ins>
      <w:r w:rsidRPr="0031242A">
        <w:t>.</w:t>
      </w:r>
    </w:p>
    <w:p w14:paraId="76410AB8" w14:textId="77777777" w:rsidR="00107E7C" w:rsidRDefault="00107E7C" w:rsidP="00107E7C">
      <w:pPr>
        <w:rPr>
          <w:rFonts w:ascii="Arial" w:hAnsi="Arial"/>
          <w:sz w:val="28"/>
        </w:rPr>
      </w:pPr>
      <w:r w:rsidRPr="0030717F">
        <w:rPr>
          <w:rFonts w:ascii="Arial" w:hAnsi="Arial"/>
          <w:sz w:val="28"/>
        </w:rPr>
        <w:t>5.</w:t>
      </w:r>
      <w:r>
        <w:rPr>
          <w:rFonts w:ascii="Arial" w:hAnsi="Arial"/>
          <w:sz w:val="28"/>
        </w:rPr>
        <w:t>9</w:t>
      </w:r>
      <w:r w:rsidRPr="0030717F">
        <w:rPr>
          <w:rFonts w:ascii="Arial" w:hAnsi="Arial"/>
          <w:sz w:val="28"/>
        </w:rPr>
        <w:t>.3</w:t>
      </w:r>
      <w:r w:rsidRPr="0030717F">
        <w:rPr>
          <w:rFonts w:ascii="Arial" w:hAnsi="Arial"/>
          <w:sz w:val="28"/>
        </w:rPr>
        <w:tab/>
      </w:r>
      <w:r w:rsidRPr="0030717F">
        <w:rPr>
          <w:rFonts w:ascii="Arial" w:hAnsi="Arial"/>
          <w:sz w:val="28"/>
        </w:rPr>
        <w:tab/>
      </w:r>
      <w:r w:rsidRPr="0030717F">
        <w:rPr>
          <w:rFonts w:ascii="Arial" w:hAnsi="Arial"/>
          <w:sz w:val="28"/>
        </w:rPr>
        <w:tab/>
        <w:t>Potential Solution</w:t>
      </w:r>
    </w:p>
    <w:p w14:paraId="38452E61" w14:textId="751E3A74" w:rsidR="00107E7C" w:rsidRPr="003A6957" w:rsidRDefault="00107E7C" w:rsidP="00107E7C">
      <w:r w:rsidRPr="00FD1970">
        <w:rPr>
          <w:lang w:val="en-US" w:eastAsia="ja-JP"/>
        </w:rPr>
        <w:t xml:space="preserve">The </w:t>
      </w:r>
      <w:r w:rsidRPr="003A6957">
        <w:t xml:space="preserve">solution involves introducing a new set of information to be maintained for each </w:t>
      </w:r>
      <w:del w:id="50" w:author="ericsson user 1" w:date="2024-11-07T11:35:00Z">
        <w:r w:rsidRPr="003A6957" w:rsidDel="00A60925">
          <w:delText>CCL</w:delText>
        </w:r>
      </w:del>
      <w:ins w:id="51" w:author="ericsson user 1" w:date="2024-11-07T11:35:00Z">
        <w:r w:rsidR="00A60925">
          <w:t>OCL</w:t>
        </w:r>
      </w:ins>
      <w:r w:rsidRPr="003A6957">
        <w:t>. This information includes the following:</w:t>
      </w:r>
    </w:p>
    <w:p w14:paraId="51110AB1" w14:textId="2F8BA6A9" w:rsidR="00107E7C" w:rsidRPr="003A6957" w:rsidRDefault="00107E7C" w:rsidP="00107E7C">
      <w:pPr>
        <w:pStyle w:val="ListParagraph"/>
        <w:numPr>
          <w:ilvl w:val="0"/>
          <w:numId w:val="24"/>
        </w:numPr>
        <w:contextualSpacing/>
        <w:rPr>
          <w:rFonts w:eastAsia="Times New Roman"/>
        </w:rPr>
      </w:pPr>
      <w:del w:id="52" w:author="ericsson user 1" w:date="2024-11-07T11:35:00Z">
        <w:r w:rsidRPr="003A6957" w:rsidDel="00A60925">
          <w:rPr>
            <w:rFonts w:eastAsia="Times New Roman"/>
          </w:rPr>
          <w:delText xml:space="preserve">ACCL </w:delText>
        </w:r>
      </w:del>
      <w:ins w:id="53" w:author="ericsson user 1" w:date="2024-11-07T11:35:00Z">
        <w:r w:rsidR="00A60925">
          <w:rPr>
            <w:rFonts w:eastAsia="Times New Roman"/>
          </w:rPr>
          <w:t>OCL</w:t>
        </w:r>
        <w:r w:rsidR="00A60925" w:rsidRPr="003A6957">
          <w:rPr>
            <w:rFonts w:eastAsia="Times New Roman"/>
          </w:rPr>
          <w:t xml:space="preserve"> </w:t>
        </w:r>
      </w:ins>
      <w:r w:rsidRPr="003A6957">
        <w:rPr>
          <w:rFonts w:eastAsia="Times New Roman"/>
        </w:rPr>
        <w:t xml:space="preserve">identification (only when the IOC is name-contained in </w:t>
      </w:r>
      <w:proofErr w:type="spellStart"/>
      <w:r w:rsidRPr="003A6957">
        <w:rPr>
          <w:rFonts w:eastAsia="Times New Roman"/>
        </w:rPr>
        <w:t>SubNetwork</w:t>
      </w:r>
      <w:proofErr w:type="spellEnd"/>
      <w:r w:rsidRPr="003A6957">
        <w:rPr>
          <w:rFonts w:eastAsia="Times New Roman"/>
        </w:rPr>
        <w:t>)</w:t>
      </w:r>
    </w:p>
    <w:p w14:paraId="15D3FEC5" w14:textId="77777777" w:rsidR="00107E7C" w:rsidRPr="003A6957" w:rsidRDefault="00107E7C" w:rsidP="00107E7C">
      <w:pPr>
        <w:pStyle w:val="ListParagraph"/>
        <w:numPr>
          <w:ilvl w:val="0"/>
          <w:numId w:val="24"/>
        </w:numPr>
        <w:contextualSpacing/>
        <w:rPr>
          <w:rFonts w:eastAsia="Times New Roman"/>
        </w:rPr>
      </w:pPr>
      <w:r w:rsidRPr="003A6957">
        <w:rPr>
          <w:rFonts w:eastAsia="Times New Roman"/>
        </w:rPr>
        <w:t>Feedback Time stamp: Time at which the feedback was provided. This is decided by the producer.</w:t>
      </w:r>
    </w:p>
    <w:p w14:paraId="00E19693" w14:textId="668CA68E" w:rsidR="00107E7C" w:rsidRPr="003A6957" w:rsidRDefault="00107E7C" w:rsidP="00107E7C">
      <w:pPr>
        <w:pStyle w:val="ListParagraph"/>
        <w:numPr>
          <w:ilvl w:val="0"/>
          <w:numId w:val="24"/>
        </w:numPr>
        <w:contextualSpacing/>
        <w:rPr>
          <w:rFonts w:eastAsia="Times New Roman"/>
        </w:rPr>
      </w:pPr>
      <w:r w:rsidRPr="003A6957">
        <w:rPr>
          <w:rFonts w:eastAsia="Times New Roman"/>
        </w:rPr>
        <w:t xml:space="preserve">Satisfaction Score: It indicates the numeric value ranging from 1 to 10 (1 being the worse), providing the consumer’s satisfaction for the </w:t>
      </w:r>
      <w:del w:id="54" w:author="ericsson user 1" w:date="2024-11-07T11:35:00Z">
        <w:r w:rsidRPr="003A6957" w:rsidDel="00A60925">
          <w:rPr>
            <w:rFonts w:eastAsia="Times New Roman"/>
          </w:rPr>
          <w:delText>CCL</w:delText>
        </w:r>
      </w:del>
      <w:ins w:id="55" w:author="ericsson user 1" w:date="2024-11-07T11:35:00Z">
        <w:r w:rsidR="00A60925">
          <w:rPr>
            <w:rFonts w:eastAsia="Times New Roman"/>
          </w:rPr>
          <w:t>OCL</w:t>
        </w:r>
      </w:ins>
      <w:r w:rsidRPr="003A6957">
        <w:rPr>
          <w:rFonts w:eastAsia="Times New Roman"/>
        </w:rPr>
        <w:t>. This is provided by the consumer. This will enable producer to better decide on the actions to be taken as part of execute step.</w:t>
      </w:r>
    </w:p>
    <w:p w14:paraId="695A320F" w14:textId="1CBDDD86" w:rsidR="00107E7C" w:rsidRPr="003A6957" w:rsidRDefault="00107E7C" w:rsidP="00107E7C">
      <w:pPr>
        <w:pStyle w:val="ListParagraph"/>
        <w:numPr>
          <w:ilvl w:val="0"/>
          <w:numId w:val="24"/>
        </w:numPr>
        <w:contextualSpacing/>
        <w:rPr>
          <w:rFonts w:eastAsia="Times New Roman"/>
        </w:rPr>
      </w:pPr>
      <w:r w:rsidRPr="003A6957">
        <w:rPr>
          <w:rFonts w:eastAsia="Times New Roman"/>
        </w:rPr>
        <w:t xml:space="preserve">Execution Revoke: The action taken by the </w:t>
      </w:r>
      <w:del w:id="56" w:author="ericsson user 1" w:date="2024-11-07T11:35:00Z">
        <w:r w:rsidRPr="003A6957" w:rsidDel="00A60925">
          <w:rPr>
            <w:rFonts w:eastAsia="Times New Roman"/>
          </w:rPr>
          <w:delText>CCL</w:delText>
        </w:r>
      </w:del>
      <w:ins w:id="57" w:author="ericsson user 1" w:date="2024-11-07T11:35:00Z">
        <w:r w:rsidR="00A60925">
          <w:rPr>
            <w:rFonts w:eastAsia="Times New Roman"/>
          </w:rPr>
          <w:t>OCL</w:t>
        </w:r>
      </w:ins>
      <w:r w:rsidRPr="003A6957">
        <w:rPr>
          <w:rFonts w:eastAsia="Times New Roman"/>
        </w:rPr>
        <w:t xml:space="preserve"> may be proved to be so bad that a consumer may, optionally, request to revoke them. This is provided by the consumer.</w:t>
      </w:r>
    </w:p>
    <w:p w14:paraId="443F4D2E" w14:textId="4C66C26E" w:rsidR="00107E7C" w:rsidRPr="003A6957" w:rsidRDefault="00107E7C" w:rsidP="00107E7C">
      <w:r w:rsidRPr="003A6957">
        <w:t>There are several alternative</w:t>
      </w:r>
      <w:ins w:id="58" w:author="ericsson user 1" w:date="2024-11-07T11:43:00Z">
        <w:r w:rsidR="00A60925">
          <w:t>s</w:t>
        </w:r>
      </w:ins>
      <w:r w:rsidRPr="003A6957">
        <w:t xml:space="preserve"> to include this information as part of network resource model definition:</w:t>
      </w:r>
    </w:p>
    <w:p w14:paraId="4B80B9F3" w14:textId="3AEA262A" w:rsidR="00107E7C" w:rsidRPr="003A6957" w:rsidRDefault="00107E7C" w:rsidP="00107E7C">
      <w:r w:rsidRPr="003A6957">
        <w:t xml:space="preserve">Alternative 1: This information can be defined as part of a new IOC. This IOC can be name contained in </w:t>
      </w:r>
      <w:del w:id="59" w:author="ericsson user 1" w:date="2024-11-07T11:45:00Z">
        <w:r w:rsidRPr="003A6957" w:rsidDel="001D0C54">
          <w:delText>AssuranceClosedControlLoop IOC (3GPP TS 28.536) or directly into</w:delText>
        </w:r>
      </w:del>
      <w:r w:rsidRPr="003A6957">
        <w:t xml:space="preserve"> Subnetwork IOC (3GPP TS 28.622).</w:t>
      </w:r>
    </w:p>
    <w:p w14:paraId="246A69C2" w14:textId="77777777" w:rsidR="00107E7C" w:rsidRDefault="00107E7C" w:rsidP="00107E7C">
      <w:pPr>
        <w:rPr>
          <w:lang w:val="en-US" w:eastAsia="ja-JP"/>
        </w:rPr>
      </w:pPr>
      <w:r w:rsidRPr="003A6957">
        <w:t>Alternative 2: The information can be added as part of AssuranceReport IOC in form</w:t>
      </w:r>
      <w:r>
        <w:rPr>
          <w:lang w:val="en-US" w:eastAsia="ja-JP"/>
        </w:rPr>
        <w:t xml:space="preserve"> of a new &lt;&lt;datatype&gt;</w:t>
      </w:r>
    </w:p>
    <w:p w14:paraId="21680016" w14:textId="77777777" w:rsidR="00107E7C" w:rsidRPr="00D75DFD" w:rsidRDefault="00107E7C" w:rsidP="00107E7C">
      <w:pPr>
        <w:rPr>
          <w:rFonts w:ascii="Arial" w:hAnsi="Arial"/>
          <w:sz w:val="24"/>
        </w:rPr>
      </w:pPr>
      <w:r w:rsidRPr="00D75DFD">
        <w:rPr>
          <w:rFonts w:ascii="Arial" w:hAnsi="Arial"/>
          <w:sz w:val="24"/>
        </w:rPr>
        <w:t>Procedure flow</w:t>
      </w:r>
    </w:p>
    <w:p w14:paraId="2DD7FFD8" w14:textId="1CA06FA2" w:rsidR="00107E7C" w:rsidRPr="00122088" w:rsidRDefault="00107E7C" w:rsidP="00107E7C">
      <w:pPr>
        <w:rPr>
          <w:lang w:val="en-US" w:eastAsia="ja-JP"/>
        </w:rPr>
      </w:pPr>
      <w:r w:rsidRPr="00122088">
        <w:rPr>
          <w:lang w:val="en-US" w:eastAsia="ja-JP"/>
        </w:rPr>
        <w:t xml:space="preserve">The procedure allows </w:t>
      </w:r>
      <w:r>
        <w:rPr>
          <w:lang w:val="en-US" w:eastAsia="ja-JP"/>
        </w:rPr>
        <w:t xml:space="preserve">consumer to provide its feedback for a particular </w:t>
      </w:r>
      <w:del w:id="60" w:author="ericsson user 1" w:date="2024-11-07T11:35:00Z">
        <w:r w:rsidDel="00A60925">
          <w:rPr>
            <w:lang w:val="en-US" w:eastAsia="ja-JP"/>
          </w:rPr>
          <w:delText>CCL</w:delText>
        </w:r>
      </w:del>
      <w:ins w:id="61" w:author="ericsson user 1" w:date="2024-11-07T11:35:00Z">
        <w:r w:rsidR="00A60925">
          <w:rPr>
            <w:lang w:val="en-US" w:eastAsia="ja-JP"/>
          </w:rPr>
          <w:t>OCL</w:t>
        </w:r>
      </w:ins>
      <w:r>
        <w:rPr>
          <w:lang w:val="en-US" w:eastAsia="ja-JP"/>
        </w:rPr>
        <w:t xml:space="preserve">. </w:t>
      </w:r>
      <w:r w:rsidRPr="00122088">
        <w:rPr>
          <w:lang w:val="en-US" w:eastAsia="ja-JP"/>
        </w:rPr>
        <w:t xml:space="preserve">This </w:t>
      </w:r>
      <w:r>
        <w:rPr>
          <w:lang w:val="en-US" w:eastAsia="ja-JP"/>
        </w:rPr>
        <w:t xml:space="preserve">functionality will enable customer satisfaction and help with fine tuning the </w:t>
      </w:r>
      <w:del w:id="62" w:author="ericsson user 1" w:date="2024-11-07T11:36:00Z">
        <w:r w:rsidDel="00A60925">
          <w:rPr>
            <w:lang w:val="en-US" w:eastAsia="ja-JP"/>
          </w:rPr>
          <w:delText>CCL</w:delText>
        </w:r>
      </w:del>
      <w:ins w:id="63" w:author="ericsson user 1" w:date="2024-11-07T11:36:00Z">
        <w:r w:rsidR="00A60925">
          <w:rPr>
            <w:lang w:val="en-US" w:eastAsia="ja-JP"/>
          </w:rPr>
          <w:t>OCL</w:t>
        </w:r>
      </w:ins>
      <w:r>
        <w:rPr>
          <w:lang w:val="en-US" w:eastAsia="ja-JP"/>
        </w:rPr>
        <w:t xml:space="preserve"> algorithm thereby improving</w:t>
      </w:r>
      <w:r w:rsidRPr="00FD1970">
        <w:rPr>
          <w:lang w:val="en-US" w:eastAsia="ja-JP"/>
        </w:rPr>
        <w:t xml:space="preserve"> the overall performance of the automation technique</w:t>
      </w:r>
      <w:r>
        <w:rPr>
          <w:lang w:val="en-US" w:eastAsia="ja-JP"/>
        </w:rPr>
        <w:t>.</w:t>
      </w:r>
    </w:p>
    <w:p w14:paraId="527ECF9E" w14:textId="04B0D1E9" w:rsidR="00107E7C" w:rsidRDefault="00107E7C" w:rsidP="00107E7C">
      <w:pPr>
        <w:jc w:val="center"/>
      </w:pPr>
      <w:del w:id="64" w:author="ericsson user 1" w:date="2024-11-07T17:29:00Z">
        <w:r w:rsidDel="008107C6">
          <w:object w:dxaOrig="6360" w:dyaOrig="8292" w14:anchorId="2BE404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5pt;height:415.5pt" o:ole="">
              <v:imagedata r:id="rId7" o:title=""/>
            </v:shape>
            <o:OLEObject Type="Embed" ProgID="Visio.Drawing.15" ShapeID="_x0000_i1025" DrawAspect="Content" ObjectID="_1792603687" r:id="rId8"/>
          </w:object>
        </w:r>
      </w:del>
      <w:ins w:id="65" w:author="ericsson user 1" w:date="2024-11-07T17:29:00Z">
        <w:r w:rsidR="008107C6">
          <w:rPr>
            <w:noProof/>
          </w:rPr>
          <w:drawing>
            <wp:inline distT="0" distB="0" distL="0" distR="0" wp14:anchorId="0E718EA5" wp14:editId="18939735">
              <wp:extent cx="3865652" cy="4667250"/>
              <wp:effectExtent l="0" t="0" r="1905" b="0"/>
              <wp:docPr id="10173446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7344632" name=""/>
                      <pic:cNvPicPr/>
                    </pic:nvPicPr>
                    <pic:blipFill>
                      <a:blip r:embed="rId9"/>
                      <a:stretch>
                        <a:fillRect/>
                      </a:stretch>
                    </pic:blipFill>
                    <pic:spPr>
                      <a:xfrm>
                        <a:off x="0" y="0"/>
                        <a:ext cx="3871206" cy="4673955"/>
                      </a:xfrm>
                      <a:prstGeom prst="rect">
                        <a:avLst/>
                      </a:prstGeom>
                    </pic:spPr>
                  </pic:pic>
                </a:graphicData>
              </a:graphic>
            </wp:inline>
          </w:drawing>
        </w:r>
      </w:ins>
    </w:p>
    <w:p w14:paraId="65EFCB8B" w14:textId="3D0EF7B2" w:rsidR="00107E7C" w:rsidRDefault="00107E7C" w:rsidP="00107E7C">
      <w:pPr>
        <w:pStyle w:val="TH"/>
      </w:pPr>
      <w:r>
        <w:lastRenderedPageBreak/>
        <w:t>Figure 5.9.3-1</w:t>
      </w:r>
    </w:p>
    <w:p w14:paraId="3B6089F5" w14:textId="6BCB81A3" w:rsidR="00107E7C" w:rsidRPr="003A6957" w:rsidRDefault="00107E7C" w:rsidP="00107E7C">
      <w:pPr>
        <w:pStyle w:val="ListParagraph"/>
        <w:numPr>
          <w:ilvl w:val="0"/>
          <w:numId w:val="25"/>
        </w:numPr>
        <w:contextualSpacing/>
        <w:rPr>
          <w:rFonts w:eastAsia="Times New Roman"/>
          <w:color w:val="000000"/>
        </w:rPr>
      </w:pPr>
      <w:r w:rsidRPr="003A6957">
        <w:rPr>
          <w:rFonts w:eastAsia="Times New Roman"/>
          <w:color w:val="000000"/>
        </w:rPr>
        <w:t xml:space="preserve">The </w:t>
      </w:r>
      <w:del w:id="66" w:author="ericsson user 1" w:date="2024-11-07T11:36:00Z">
        <w:r w:rsidRPr="003A6957" w:rsidDel="00A60925">
          <w:rPr>
            <w:rFonts w:eastAsia="Times New Roman"/>
            <w:color w:val="000000"/>
          </w:rPr>
          <w:delText>CCL</w:delText>
        </w:r>
      </w:del>
      <w:ins w:id="67" w:author="ericsson user 1" w:date="2024-11-07T11:36:00Z">
        <w:r w:rsidR="00A60925">
          <w:rPr>
            <w:rFonts w:eastAsia="Times New Roman"/>
            <w:color w:val="000000"/>
          </w:rPr>
          <w:t>OCL</w:t>
        </w:r>
      </w:ins>
      <w:r w:rsidRPr="003A6957">
        <w:rPr>
          <w:rFonts w:eastAsia="Times New Roman"/>
          <w:color w:val="000000"/>
        </w:rPr>
        <w:t xml:space="preserve"> gets provisioned.</w:t>
      </w:r>
    </w:p>
    <w:p w14:paraId="01995C84" w14:textId="17D92761" w:rsidR="00107E7C" w:rsidRPr="003A6957" w:rsidRDefault="00107E7C" w:rsidP="00107E7C">
      <w:pPr>
        <w:pStyle w:val="ListParagraph"/>
        <w:numPr>
          <w:ilvl w:val="0"/>
          <w:numId w:val="25"/>
        </w:numPr>
        <w:contextualSpacing/>
        <w:rPr>
          <w:rFonts w:eastAsia="Times New Roman"/>
          <w:color w:val="000000"/>
        </w:rPr>
      </w:pPr>
      <w:r w:rsidRPr="003A6957">
        <w:rPr>
          <w:rFonts w:eastAsia="Times New Roman"/>
          <w:color w:val="000000"/>
        </w:rPr>
        <w:t xml:space="preserve">The consumer sends </w:t>
      </w:r>
      <w:proofErr w:type="spellStart"/>
      <w:r w:rsidRPr="003A6957">
        <w:rPr>
          <w:rFonts w:eastAsia="Times New Roman"/>
          <w:color w:val="000000"/>
        </w:rPr>
        <w:t>createMOI</w:t>
      </w:r>
      <w:proofErr w:type="spellEnd"/>
      <w:r w:rsidRPr="003A6957">
        <w:rPr>
          <w:rFonts w:eastAsia="Times New Roman"/>
          <w:color w:val="000000"/>
        </w:rPr>
        <w:t xml:space="preserve"> for </w:t>
      </w:r>
      <w:del w:id="68" w:author="ericsson user 1" w:date="2024-11-07T11:36:00Z">
        <w:r w:rsidRPr="003A6957" w:rsidDel="00A60925">
          <w:rPr>
            <w:rFonts w:eastAsia="Times New Roman"/>
            <w:color w:val="000000"/>
          </w:rPr>
          <w:delText>CCL</w:delText>
        </w:r>
      </w:del>
      <w:proofErr w:type="spellStart"/>
      <w:ins w:id="69" w:author="ericsson user 1" w:date="2024-11-07T11:36:00Z">
        <w:r w:rsidR="00A60925">
          <w:rPr>
            <w:rFonts w:eastAsia="Times New Roman"/>
            <w:color w:val="000000"/>
          </w:rPr>
          <w:t>OCL</w:t>
        </w:r>
      </w:ins>
      <w:r w:rsidRPr="003A6957">
        <w:rPr>
          <w:rFonts w:eastAsia="Times New Roman"/>
          <w:color w:val="000000"/>
        </w:rPr>
        <w:t>Feedback</w:t>
      </w:r>
      <w:proofErr w:type="spellEnd"/>
      <w:r w:rsidRPr="003A6957">
        <w:rPr>
          <w:rFonts w:eastAsia="Times New Roman"/>
          <w:color w:val="000000"/>
        </w:rPr>
        <w:t xml:space="preserve"> IOC to provide feedback on an existing </w:t>
      </w:r>
      <w:del w:id="70" w:author="ericsson user 1" w:date="2024-11-07T11:36:00Z">
        <w:r w:rsidRPr="003A6957" w:rsidDel="00A60925">
          <w:rPr>
            <w:rFonts w:eastAsia="Times New Roman"/>
            <w:color w:val="000000"/>
          </w:rPr>
          <w:delText>CCL</w:delText>
        </w:r>
      </w:del>
      <w:ins w:id="71" w:author="ericsson user 1" w:date="2024-11-07T11:36:00Z">
        <w:r w:rsidR="00A60925">
          <w:rPr>
            <w:rFonts w:eastAsia="Times New Roman"/>
            <w:color w:val="000000"/>
          </w:rPr>
          <w:t>OCL</w:t>
        </w:r>
      </w:ins>
      <w:r w:rsidRPr="003A6957">
        <w:rPr>
          <w:rFonts w:eastAsia="Times New Roman"/>
          <w:color w:val="000000"/>
        </w:rPr>
        <w:t>.</w:t>
      </w:r>
    </w:p>
    <w:p w14:paraId="737EE5A1" w14:textId="77777777" w:rsidR="00107E7C" w:rsidRPr="003A6957" w:rsidRDefault="00107E7C" w:rsidP="00107E7C">
      <w:pPr>
        <w:pStyle w:val="ListParagraph"/>
        <w:numPr>
          <w:ilvl w:val="0"/>
          <w:numId w:val="25"/>
        </w:numPr>
        <w:contextualSpacing/>
        <w:rPr>
          <w:rFonts w:eastAsia="Times New Roman"/>
          <w:color w:val="000000"/>
        </w:rPr>
      </w:pPr>
      <w:r w:rsidRPr="003A6957">
        <w:rPr>
          <w:rFonts w:eastAsia="Times New Roman"/>
          <w:color w:val="000000"/>
        </w:rPr>
        <w:t>Producer sends a response.</w:t>
      </w:r>
    </w:p>
    <w:p w14:paraId="663C3BBC" w14:textId="136D3EF9" w:rsidR="00107E7C" w:rsidRPr="003A6957" w:rsidRDefault="00107E7C" w:rsidP="00107E7C">
      <w:pPr>
        <w:pStyle w:val="ListParagraph"/>
        <w:numPr>
          <w:ilvl w:val="0"/>
          <w:numId w:val="25"/>
        </w:numPr>
        <w:contextualSpacing/>
        <w:rPr>
          <w:rFonts w:eastAsia="Times New Roman"/>
          <w:color w:val="000000"/>
        </w:rPr>
      </w:pPr>
      <w:r w:rsidRPr="003A6957">
        <w:rPr>
          <w:rFonts w:eastAsia="Times New Roman"/>
          <w:color w:val="000000"/>
        </w:rPr>
        <w:t xml:space="preserve">Alternatively, consumer may also send </w:t>
      </w:r>
      <w:proofErr w:type="spellStart"/>
      <w:r w:rsidRPr="003A6957">
        <w:rPr>
          <w:rFonts w:eastAsia="Times New Roman"/>
          <w:color w:val="000000"/>
        </w:rPr>
        <w:t>modifyMOIAttribute</w:t>
      </w:r>
      <w:proofErr w:type="spellEnd"/>
      <w:r w:rsidRPr="003A6957">
        <w:rPr>
          <w:rFonts w:eastAsia="Times New Roman"/>
          <w:color w:val="000000"/>
        </w:rPr>
        <w:t xml:space="preserve"> for AssuranceReport IOC to provide feedback on an existing </w:t>
      </w:r>
      <w:del w:id="72" w:author="ericsson user 1" w:date="2024-11-07T11:36:00Z">
        <w:r w:rsidRPr="003A6957" w:rsidDel="00A60925">
          <w:rPr>
            <w:rFonts w:eastAsia="Times New Roman"/>
            <w:color w:val="000000"/>
          </w:rPr>
          <w:delText>CCL</w:delText>
        </w:r>
      </w:del>
      <w:ins w:id="73" w:author="ericsson user 1" w:date="2024-11-07T11:36:00Z">
        <w:r w:rsidR="00A60925">
          <w:rPr>
            <w:rFonts w:eastAsia="Times New Roman"/>
            <w:color w:val="000000"/>
          </w:rPr>
          <w:t>OCL</w:t>
        </w:r>
      </w:ins>
      <w:r w:rsidRPr="003A6957">
        <w:rPr>
          <w:rFonts w:eastAsia="Times New Roman"/>
          <w:color w:val="000000"/>
        </w:rPr>
        <w:t>.</w:t>
      </w:r>
    </w:p>
    <w:p w14:paraId="2FCC9668" w14:textId="77777777" w:rsidR="00107E7C" w:rsidRPr="003A6957" w:rsidRDefault="00107E7C" w:rsidP="00107E7C">
      <w:pPr>
        <w:pStyle w:val="ListParagraph"/>
        <w:numPr>
          <w:ilvl w:val="0"/>
          <w:numId w:val="25"/>
        </w:numPr>
        <w:contextualSpacing/>
        <w:rPr>
          <w:rFonts w:eastAsia="Times New Roman"/>
          <w:color w:val="000000"/>
        </w:rPr>
      </w:pPr>
      <w:r w:rsidRPr="003A6957">
        <w:rPr>
          <w:rFonts w:eastAsia="Times New Roman"/>
          <w:color w:val="000000"/>
        </w:rPr>
        <w:t>Producer sends a response.</w:t>
      </w:r>
    </w:p>
    <w:p w14:paraId="56B2D7F7" w14:textId="77777777" w:rsidR="00107E7C" w:rsidRPr="003A6957" w:rsidRDefault="00107E7C" w:rsidP="00107E7C">
      <w:pPr>
        <w:pStyle w:val="ListParagraph"/>
        <w:numPr>
          <w:ilvl w:val="0"/>
          <w:numId w:val="25"/>
        </w:numPr>
        <w:contextualSpacing/>
        <w:rPr>
          <w:rFonts w:eastAsia="Times New Roman"/>
          <w:color w:val="000000"/>
        </w:rPr>
      </w:pPr>
      <w:r w:rsidRPr="003A6957">
        <w:rPr>
          <w:rFonts w:eastAsia="Times New Roman"/>
          <w:color w:val="000000"/>
        </w:rPr>
        <w:t xml:space="preserve">The producer checks if the action performed need to be revoked. The value of attribute </w:t>
      </w:r>
      <w:proofErr w:type="spellStart"/>
      <w:r w:rsidRPr="003A6957">
        <w:rPr>
          <w:rFonts w:eastAsia="Times New Roman"/>
          <w:color w:val="000000"/>
        </w:rPr>
        <w:t>RevokeAction</w:t>
      </w:r>
      <w:proofErr w:type="spellEnd"/>
      <w:r w:rsidRPr="003A6957">
        <w:rPr>
          <w:rFonts w:eastAsia="Times New Roman"/>
          <w:color w:val="000000"/>
        </w:rPr>
        <w:t xml:space="preserve"> will indicate if the actions are to be revoked. If yes, then it will also identify the particular action(s) to be revoked.</w:t>
      </w:r>
    </w:p>
    <w:p w14:paraId="261403D0" w14:textId="77777777" w:rsidR="00107E7C" w:rsidRPr="003A6957" w:rsidRDefault="00107E7C" w:rsidP="00107E7C">
      <w:pPr>
        <w:pStyle w:val="ListParagraph"/>
        <w:numPr>
          <w:ilvl w:val="0"/>
          <w:numId w:val="25"/>
        </w:numPr>
        <w:contextualSpacing/>
        <w:rPr>
          <w:rFonts w:eastAsia="Times New Roman"/>
          <w:color w:val="000000"/>
        </w:rPr>
      </w:pPr>
      <w:r w:rsidRPr="003A6957">
        <w:rPr>
          <w:rFonts w:eastAsia="Times New Roman"/>
          <w:color w:val="000000"/>
        </w:rPr>
        <w:t>The producer revokes the actions as indicated by the consumer.</w:t>
      </w:r>
    </w:p>
    <w:p w14:paraId="68E2F74F" w14:textId="77777777" w:rsidR="00107E7C" w:rsidRPr="0031242A" w:rsidRDefault="00107E7C" w:rsidP="00107E7C">
      <w:pPr>
        <w:pStyle w:val="Heading3"/>
      </w:pPr>
      <w:bookmarkStart w:id="74" w:name="_Toc180163436"/>
      <w:bookmarkStart w:id="75" w:name="_Toc180163898"/>
      <w:bookmarkStart w:id="76" w:name="_Toc180164133"/>
      <w:bookmarkStart w:id="77" w:name="_Toc180766937"/>
      <w:r w:rsidRPr="0031242A">
        <w:t>5.</w:t>
      </w:r>
      <w:r>
        <w:t>9</w:t>
      </w:r>
      <w:r w:rsidRPr="0031242A">
        <w:t>.4</w:t>
      </w:r>
      <w:r w:rsidRPr="0031242A">
        <w:tab/>
        <w:t>Evaluation of solutions</w:t>
      </w:r>
      <w:bookmarkEnd w:id="74"/>
      <w:bookmarkEnd w:id="75"/>
      <w:bookmarkEnd w:id="76"/>
      <w:bookmarkEnd w:id="77"/>
    </w:p>
    <w:p w14:paraId="66368D1B" w14:textId="1F19422B" w:rsidR="00107E7C" w:rsidRPr="0031242A" w:rsidRDefault="00107E7C" w:rsidP="00107E7C">
      <w:pPr>
        <w:rPr>
          <w:color w:val="000000"/>
        </w:rPr>
      </w:pPr>
      <w:del w:id="78" w:author="ericsson user 1" w:date="2024-11-07T17:33:00Z">
        <w:r w:rsidDel="004F2475">
          <w:rPr>
            <w:color w:val="000000"/>
          </w:rPr>
          <w:delText>Only one potential solution is proposed. The proposed solution satisfies all the requirements and is considered feasible</w:delText>
        </w:r>
      </w:del>
      <w:r>
        <w:rPr>
          <w:color w:val="000000"/>
        </w:rPr>
        <w:t>.</w:t>
      </w:r>
    </w:p>
    <w:p w14:paraId="55D024DE" w14:textId="7D856446" w:rsidR="00107E7C" w:rsidRPr="0031242A" w:rsidRDefault="00532DE8" w:rsidP="004F2475">
      <w:pPr>
        <w:pStyle w:val="EditorsNote"/>
      </w:pPr>
      <w:ins w:id="79" w:author="ericsson user 1" w:date="2024-11-07T17:31:00Z">
        <w:r>
          <w:t>Editor’s Note: the text in the eva</w:t>
        </w:r>
      </w:ins>
      <w:ins w:id="80" w:author="ericsson user 1" w:date="2024-11-07T17:32:00Z">
        <w:r>
          <w:t>luation is FFS</w:t>
        </w:r>
      </w:ins>
    </w:p>
    <w:p w14:paraId="5A09113F" w14:textId="768A2572" w:rsidR="00A46143" w:rsidRPr="00A46143" w:rsidRDefault="00A46143" w:rsidP="00A46143">
      <w:pPr>
        <w:pBdr>
          <w:top w:val="single" w:sz="4" w:space="1" w:color="auto"/>
          <w:left w:val="single" w:sz="4" w:space="4" w:color="auto"/>
          <w:bottom w:val="single" w:sz="4" w:space="1" w:color="auto"/>
          <w:right w:val="single" w:sz="4" w:space="4" w:color="auto"/>
        </w:pBdr>
        <w:shd w:val="clear" w:color="auto" w:fill="FFFF99"/>
        <w:spacing w:before="240" w:after="240"/>
        <w:jc w:val="center"/>
        <w:rPr>
          <w:b/>
          <w:bCs/>
          <w:sz w:val="32"/>
          <w:szCs w:val="32"/>
          <w:lang w:eastAsia="zh-CN"/>
        </w:rPr>
      </w:pPr>
      <w:r>
        <w:rPr>
          <w:b/>
          <w:bCs/>
          <w:sz w:val="32"/>
          <w:szCs w:val="32"/>
          <w:lang w:eastAsia="zh-CN"/>
        </w:rPr>
        <w:t xml:space="preserve">End of </w:t>
      </w:r>
      <w:r w:rsidRPr="00A46143">
        <w:rPr>
          <w:b/>
          <w:bCs/>
          <w:sz w:val="32"/>
          <w:szCs w:val="32"/>
          <w:lang w:eastAsia="zh-CN"/>
        </w:rPr>
        <w:t>change</w:t>
      </w:r>
    </w:p>
    <w:p w14:paraId="28E79519" w14:textId="77777777" w:rsidR="00A46143" w:rsidRDefault="00A46143" w:rsidP="00A46143">
      <w:pPr>
        <w:rPr>
          <w:i/>
        </w:rPr>
      </w:pPr>
    </w:p>
    <w:p w14:paraId="22CAD1C2" w14:textId="77777777" w:rsidR="00A73376" w:rsidRDefault="00A73376">
      <w:pPr>
        <w:rPr>
          <w:i/>
        </w:rPr>
      </w:pPr>
    </w:p>
    <w:sectPr w:rsidR="00A7337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21BE2" w14:textId="77777777" w:rsidR="00602863" w:rsidRDefault="00602863">
      <w:r>
        <w:separator/>
      </w:r>
    </w:p>
  </w:endnote>
  <w:endnote w:type="continuationSeparator" w:id="0">
    <w:p w14:paraId="7C4AC7A3" w14:textId="77777777" w:rsidR="00602863" w:rsidRDefault="00602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4B7D2" w14:textId="77777777" w:rsidR="00602863" w:rsidRDefault="00602863">
      <w:r>
        <w:separator/>
      </w:r>
    </w:p>
  </w:footnote>
  <w:footnote w:type="continuationSeparator" w:id="0">
    <w:p w14:paraId="2C5BD70B" w14:textId="77777777" w:rsidR="00602863" w:rsidRDefault="006028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ADC0D10"/>
    <w:multiLevelType w:val="hybridMultilevel"/>
    <w:tmpl w:val="0FE64C6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371137B"/>
    <w:multiLevelType w:val="hybridMultilevel"/>
    <w:tmpl w:val="8954C66C"/>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51DB7270"/>
    <w:multiLevelType w:val="hybridMultilevel"/>
    <w:tmpl w:val="7C868990"/>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E6F217D"/>
    <w:multiLevelType w:val="hybridMultilevel"/>
    <w:tmpl w:val="F55EA7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7"/>
  </w:num>
  <w:num w:numId="5" w16cid:durableId="1994068038">
    <w:abstractNumId w:val="16"/>
  </w:num>
  <w:num w:numId="6" w16cid:durableId="153031984">
    <w:abstractNumId w:val="11"/>
  </w:num>
  <w:num w:numId="7" w16cid:durableId="321201268">
    <w:abstractNumId w:val="12"/>
  </w:num>
  <w:num w:numId="8" w16cid:durableId="1083141549">
    <w:abstractNumId w:val="24"/>
  </w:num>
  <w:num w:numId="9" w16cid:durableId="1545214639">
    <w:abstractNumId w:val="21"/>
  </w:num>
  <w:num w:numId="10" w16cid:durableId="1892770269">
    <w:abstractNumId w:val="23"/>
  </w:num>
  <w:num w:numId="11" w16cid:durableId="425468940">
    <w:abstractNumId w:val="15"/>
  </w:num>
  <w:num w:numId="12" w16cid:durableId="517233168">
    <w:abstractNumId w:val="20"/>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551262818">
    <w:abstractNumId w:val="18"/>
  </w:num>
  <w:num w:numId="24" w16cid:durableId="1265726365">
    <w:abstractNumId w:val="14"/>
  </w:num>
  <w:num w:numId="25" w16cid:durableId="374625957">
    <w:abstractNumId w:val="22"/>
  </w:num>
  <w:num w:numId="26" w16cid:durableId="76939975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12515"/>
    <w:rsid w:val="000161BA"/>
    <w:rsid w:val="000230A3"/>
    <w:rsid w:val="00046389"/>
    <w:rsid w:val="000464EE"/>
    <w:rsid w:val="00066CF7"/>
    <w:rsid w:val="00072BC6"/>
    <w:rsid w:val="00074722"/>
    <w:rsid w:val="0008083D"/>
    <w:rsid w:val="000819D8"/>
    <w:rsid w:val="000859B6"/>
    <w:rsid w:val="00085D0B"/>
    <w:rsid w:val="000934A6"/>
    <w:rsid w:val="000A2C6C"/>
    <w:rsid w:val="000A4660"/>
    <w:rsid w:val="000D1B5B"/>
    <w:rsid w:val="000E626A"/>
    <w:rsid w:val="0010401F"/>
    <w:rsid w:val="00107E7C"/>
    <w:rsid w:val="00112FC3"/>
    <w:rsid w:val="00120BCA"/>
    <w:rsid w:val="00134168"/>
    <w:rsid w:val="001343B4"/>
    <w:rsid w:val="00141490"/>
    <w:rsid w:val="00147E06"/>
    <w:rsid w:val="00166CD7"/>
    <w:rsid w:val="00173FA3"/>
    <w:rsid w:val="00184B6F"/>
    <w:rsid w:val="001861E5"/>
    <w:rsid w:val="00194C13"/>
    <w:rsid w:val="001969DA"/>
    <w:rsid w:val="00197930"/>
    <w:rsid w:val="001A125B"/>
    <w:rsid w:val="001B1652"/>
    <w:rsid w:val="001C3EC8"/>
    <w:rsid w:val="001D0C54"/>
    <w:rsid w:val="001D2BD4"/>
    <w:rsid w:val="001D4258"/>
    <w:rsid w:val="001D6911"/>
    <w:rsid w:val="001E4833"/>
    <w:rsid w:val="001E50A6"/>
    <w:rsid w:val="001F6A38"/>
    <w:rsid w:val="00201947"/>
    <w:rsid w:val="0020395B"/>
    <w:rsid w:val="002046CB"/>
    <w:rsid w:val="00204DC9"/>
    <w:rsid w:val="002062C0"/>
    <w:rsid w:val="00212C47"/>
    <w:rsid w:val="00214247"/>
    <w:rsid w:val="00215130"/>
    <w:rsid w:val="00215D34"/>
    <w:rsid w:val="00230002"/>
    <w:rsid w:val="002413B8"/>
    <w:rsid w:val="00244C9A"/>
    <w:rsid w:val="00247216"/>
    <w:rsid w:val="00247756"/>
    <w:rsid w:val="00266700"/>
    <w:rsid w:val="00274477"/>
    <w:rsid w:val="00285DA0"/>
    <w:rsid w:val="002922F1"/>
    <w:rsid w:val="00294BFB"/>
    <w:rsid w:val="002A1857"/>
    <w:rsid w:val="002B19BD"/>
    <w:rsid w:val="002C17CD"/>
    <w:rsid w:val="002C4DB7"/>
    <w:rsid w:val="002C7F38"/>
    <w:rsid w:val="0030628A"/>
    <w:rsid w:val="00322DEA"/>
    <w:rsid w:val="0035122B"/>
    <w:rsid w:val="00353451"/>
    <w:rsid w:val="00355D1C"/>
    <w:rsid w:val="003612BE"/>
    <w:rsid w:val="0036400B"/>
    <w:rsid w:val="00365672"/>
    <w:rsid w:val="00371032"/>
    <w:rsid w:val="00371B44"/>
    <w:rsid w:val="003A717F"/>
    <w:rsid w:val="003B3556"/>
    <w:rsid w:val="003C122B"/>
    <w:rsid w:val="003C4713"/>
    <w:rsid w:val="003C5A97"/>
    <w:rsid w:val="003C7A04"/>
    <w:rsid w:val="003D546B"/>
    <w:rsid w:val="003F1CD7"/>
    <w:rsid w:val="003F52B2"/>
    <w:rsid w:val="0041632F"/>
    <w:rsid w:val="00423DBE"/>
    <w:rsid w:val="00424E78"/>
    <w:rsid w:val="00433325"/>
    <w:rsid w:val="00440414"/>
    <w:rsid w:val="004514B3"/>
    <w:rsid w:val="004558E9"/>
    <w:rsid w:val="0045777E"/>
    <w:rsid w:val="00476359"/>
    <w:rsid w:val="004A6E35"/>
    <w:rsid w:val="004B3753"/>
    <w:rsid w:val="004C31D2"/>
    <w:rsid w:val="004D55C2"/>
    <w:rsid w:val="004F2475"/>
    <w:rsid w:val="004F58D4"/>
    <w:rsid w:val="004F5A0A"/>
    <w:rsid w:val="005126CF"/>
    <w:rsid w:val="00513219"/>
    <w:rsid w:val="00521131"/>
    <w:rsid w:val="00527C0B"/>
    <w:rsid w:val="005303AF"/>
    <w:rsid w:val="00532DE8"/>
    <w:rsid w:val="005410F6"/>
    <w:rsid w:val="0055412D"/>
    <w:rsid w:val="005729C4"/>
    <w:rsid w:val="005773B8"/>
    <w:rsid w:val="00577BC6"/>
    <w:rsid w:val="0059227B"/>
    <w:rsid w:val="005A28B6"/>
    <w:rsid w:val="005B0840"/>
    <w:rsid w:val="005B0966"/>
    <w:rsid w:val="005B795D"/>
    <w:rsid w:val="005C4954"/>
    <w:rsid w:val="005E7DA1"/>
    <w:rsid w:val="005F1F4D"/>
    <w:rsid w:val="00602863"/>
    <w:rsid w:val="00606EBB"/>
    <w:rsid w:val="00610508"/>
    <w:rsid w:val="00613820"/>
    <w:rsid w:val="00620D4F"/>
    <w:rsid w:val="00645C90"/>
    <w:rsid w:val="00652248"/>
    <w:rsid w:val="00657B80"/>
    <w:rsid w:val="00661167"/>
    <w:rsid w:val="00661E8C"/>
    <w:rsid w:val="00675B3C"/>
    <w:rsid w:val="00676684"/>
    <w:rsid w:val="00682A77"/>
    <w:rsid w:val="0069495C"/>
    <w:rsid w:val="006B7C42"/>
    <w:rsid w:val="006C406B"/>
    <w:rsid w:val="006D28B9"/>
    <w:rsid w:val="006D340A"/>
    <w:rsid w:val="007060C5"/>
    <w:rsid w:val="00715A1D"/>
    <w:rsid w:val="007266C6"/>
    <w:rsid w:val="007506D9"/>
    <w:rsid w:val="00760BB0"/>
    <w:rsid w:val="0076157A"/>
    <w:rsid w:val="00784593"/>
    <w:rsid w:val="00785123"/>
    <w:rsid w:val="007945D5"/>
    <w:rsid w:val="00794841"/>
    <w:rsid w:val="0079708C"/>
    <w:rsid w:val="007A00EF"/>
    <w:rsid w:val="007B19EA"/>
    <w:rsid w:val="007C0A2D"/>
    <w:rsid w:val="007C27B0"/>
    <w:rsid w:val="007C5408"/>
    <w:rsid w:val="007C5DC7"/>
    <w:rsid w:val="007D005C"/>
    <w:rsid w:val="007F300B"/>
    <w:rsid w:val="008014C3"/>
    <w:rsid w:val="008107C6"/>
    <w:rsid w:val="00812587"/>
    <w:rsid w:val="0081305D"/>
    <w:rsid w:val="008452E0"/>
    <w:rsid w:val="00845596"/>
    <w:rsid w:val="00850812"/>
    <w:rsid w:val="00874B93"/>
    <w:rsid w:val="00876B9A"/>
    <w:rsid w:val="00886CBD"/>
    <w:rsid w:val="00886D75"/>
    <w:rsid w:val="008933BF"/>
    <w:rsid w:val="008A10C4"/>
    <w:rsid w:val="008B0248"/>
    <w:rsid w:val="008B52A2"/>
    <w:rsid w:val="008D191D"/>
    <w:rsid w:val="008F5F33"/>
    <w:rsid w:val="0091046A"/>
    <w:rsid w:val="00924155"/>
    <w:rsid w:val="00926ABD"/>
    <w:rsid w:val="0094158C"/>
    <w:rsid w:val="00947F4E"/>
    <w:rsid w:val="00966D47"/>
    <w:rsid w:val="009905BB"/>
    <w:rsid w:val="00992312"/>
    <w:rsid w:val="009A1AEE"/>
    <w:rsid w:val="009A45F7"/>
    <w:rsid w:val="009C0DED"/>
    <w:rsid w:val="009C41FD"/>
    <w:rsid w:val="009F6386"/>
    <w:rsid w:val="00A004B4"/>
    <w:rsid w:val="00A20ED6"/>
    <w:rsid w:val="00A216EB"/>
    <w:rsid w:val="00A37D7F"/>
    <w:rsid w:val="00A46143"/>
    <w:rsid w:val="00A46410"/>
    <w:rsid w:val="00A57688"/>
    <w:rsid w:val="00A60925"/>
    <w:rsid w:val="00A6313B"/>
    <w:rsid w:val="00A73376"/>
    <w:rsid w:val="00A842E9"/>
    <w:rsid w:val="00A84A94"/>
    <w:rsid w:val="00AA5F47"/>
    <w:rsid w:val="00AD1C54"/>
    <w:rsid w:val="00AD1DAA"/>
    <w:rsid w:val="00AF1E23"/>
    <w:rsid w:val="00AF7F81"/>
    <w:rsid w:val="00B01AFF"/>
    <w:rsid w:val="00B03CB5"/>
    <w:rsid w:val="00B05CC7"/>
    <w:rsid w:val="00B21C87"/>
    <w:rsid w:val="00B27E39"/>
    <w:rsid w:val="00B350D8"/>
    <w:rsid w:val="00B76763"/>
    <w:rsid w:val="00B7732B"/>
    <w:rsid w:val="00B879F0"/>
    <w:rsid w:val="00BA2340"/>
    <w:rsid w:val="00BB306A"/>
    <w:rsid w:val="00BC25AA"/>
    <w:rsid w:val="00BF682E"/>
    <w:rsid w:val="00C022E3"/>
    <w:rsid w:val="00C0628E"/>
    <w:rsid w:val="00C07C39"/>
    <w:rsid w:val="00C12CF3"/>
    <w:rsid w:val="00C17474"/>
    <w:rsid w:val="00C22D17"/>
    <w:rsid w:val="00C26BB2"/>
    <w:rsid w:val="00C30C26"/>
    <w:rsid w:val="00C44FE7"/>
    <w:rsid w:val="00C4712D"/>
    <w:rsid w:val="00C555C9"/>
    <w:rsid w:val="00C626F0"/>
    <w:rsid w:val="00C7274C"/>
    <w:rsid w:val="00C86DDB"/>
    <w:rsid w:val="00C94F55"/>
    <w:rsid w:val="00CA7D62"/>
    <w:rsid w:val="00CB07A8"/>
    <w:rsid w:val="00CD2534"/>
    <w:rsid w:val="00CD4A57"/>
    <w:rsid w:val="00CE33CC"/>
    <w:rsid w:val="00CE6B20"/>
    <w:rsid w:val="00D146F1"/>
    <w:rsid w:val="00D33604"/>
    <w:rsid w:val="00D34547"/>
    <w:rsid w:val="00D35C18"/>
    <w:rsid w:val="00D366C4"/>
    <w:rsid w:val="00D37B08"/>
    <w:rsid w:val="00D437FF"/>
    <w:rsid w:val="00D5130C"/>
    <w:rsid w:val="00D62265"/>
    <w:rsid w:val="00D73770"/>
    <w:rsid w:val="00D8512E"/>
    <w:rsid w:val="00DA1E58"/>
    <w:rsid w:val="00DB6A45"/>
    <w:rsid w:val="00DB75B8"/>
    <w:rsid w:val="00DC1055"/>
    <w:rsid w:val="00DC1396"/>
    <w:rsid w:val="00DE4EF2"/>
    <w:rsid w:val="00DF0F93"/>
    <w:rsid w:val="00DF2C0E"/>
    <w:rsid w:val="00E04DB6"/>
    <w:rsid w:val="00E06FFB"/>
    <w:rsid w:val="00E15E4D"/>
    <w:rsid w:val="00E27BDC"/>
    <w:rsid w:val="00E30155"/>
    <w:rsid w:val="00E42586"/>
    <w:rsid w:val="00E803BE"/>
    <w:rsid w:val="00E81473"/>
    <w:rsid w:val="00E91FE1"/>
    <w:rsid w:val="00EA201D"/>
    <w:rsid w:val="00EA5E95"/>
    <w:rsid w:val="00EA6A70"/>
    <w:rsid w:val="00EB1211"/>
    <w:rsid w:val="00ED4954"/>
    <w:rsid w:val="00ED5A43"/>
    <w:rsid w:val="00EE0943"/>
    <w:rsid w:val="00EE2D1A"/>
    <w:rsid w:val="00EE33A2"/>
    <w:rsid w:val="00EE75E2"/>
    <w:rsid w:val="00F0418F"/>
    <w:rsid w:val="00F22CEA"/>
    <w:rsid w:val="00F40336"/>
    <w:rsid w:val="00F526B6"/>
    <w:rsid w:val="00F67A1C"/>
    <w:rsid w:val="00F82C5B"/>
    <w:rsid w:val="00F85325"/>
    <w:rsid w:val="00F8555F"/>
    <w:rsid w:val="00FA277C"/>
    <w:rsid w:val="00FA3A90"/>
    <w:rsid w:val="00FB0B3F"/>
    <w:rsid w:val="00FB3E36"/>
    <w:rsid w:val="00FD0F31"/>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HChar">
    <w:name w:val="TH Char"/>
    <w:link w:val="TH"/>
    <w:qFormat/>
    <w:locked/>
    <w:rsid w:val="00A73376"/>
    <w:rPr>
      <w:rFonts w:ascii="Arial" w:hAnsi="Arial"/>
      <w:b/>
      <w:lang w:eastAsia="en-US"/>
    </w:rPr>
  </w:style>
  <w:style w:type="character" w:customStyle="1" w:styleId="TFChar">
    <w:name w:val="TF Char"/>
    <w:link w:val="TF"/>
    <w:qFormat/>
    <w:locked/>
    <w:rsid w:val="00A73376"/>
    <w:rPr>
      <w:rFonts w:ascii="Arial" w:hAnsi="Arial"/>
      <w:b/>
      <w:lang w:eastAsia="en-US"/>
    </w:rPr>
  </w:style>
  <w:style w:type="character" w:customStyle="1" w:styleId="EXChar">
    <w:name w:val="EX Char"/>
    <w:link w:val="EX"/>
    <w:locked/>
    <w:rsid w:val="00A73376"/>
    <w:rPr>
      <w:rFonts w:ascii="Times New Roman" w:hAnsi="Times New Roman"/>
      <w:lang w:eastAsia="en-US"/>
    </w:rPr>
  </w:style>
  <w:style w:type="character" w:customStyle="1" w:styleId="NOZchn">
    <w:name w:val="NO Zchn"/>
    <w:link w:val="NO"/>
    <w:rsid w:val="00A73376"/>
    <w:rPr>
      <w:rFonts w:ascii="Times New Roman" w:hAnsi="Times New Roman"/>
      <w:lang w:eastAsia="en-US"/>
    </w:rPr>
  </w:style>
  <w:style w:type="character" w:customStyle="1" w:styleId="ListParagraphChar">
    <w:name w:val="List Paragraph Char"/>
    <w:link w:val="ListParagraph"/>
    <w:uiPriority w:val="34"/>
    <w:locked/>
    <w:rsid w:val="00107E7C"/>
    <w:rPr>
      <w:rFonts w:ascii="Times New Roman" w:hAnsi="Times New Roman"/>
      <w:lang w:eastAsia="en-US"/>
    </w:rPr>
  </w:style>
  <w:style w:type="paragraph" w:styleId="Revision">
    <w:name w:val="Revision"/>
    <w:hidden/>
    <w:uiPriority w:val="99"/>
    <w:semiHidden/>
    <w:rsid w:val="005126C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3.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138</TotalTime>
  <Pages>4</Pages>
  <Words>1074</Words>
  <Characters>6127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7187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1</cp:lastModifiedBy>
  <cp:revision>119</cp:revision>
  <cp:lastPrinted>1900-01-01T00:00:00Z</cp:lastPrinted>
  <dcterms:created xsi:type="dcterms:W3CDTF">2024-04-24T14:08:00Z</dcterms:created>
  <dcterms:modified xsi:type="dcterms:W3CDTF">2024-11-08T20:42:00Z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